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D7B59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JAKSON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1F20EF9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Holme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on the Wolds, East Riding of Yorkshire.</w:t>
      </w:r>
    </w:p>
    <w:p w14:paraId="4E355A38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D30888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FB42B8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Hungate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against</w:t>
      </w:r>
    </w:p>
    <w:p w14:paraId="7B3B4350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 and Thomas Dalton of South Dalton(q.v.).</w:t>
      </w:r>
    </w:p>
    <w:p w14:paraId="2B92564A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1A5BF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8052309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1DD50D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834A2F" w14:textId="77777777" w:rsidR="00381B97" w:rsidRDefault="00381B97" w:rsidP="00381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February 2021</w:t>
      </w:r>
    </w:p>
    <w:p w14:paraId="03CE07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C01C5" w14:textId="77777777" w:rsidR="00381B97" w:rsidRDefault="00381B97" w:rsidP="009139A6">
      <w:r>
        <w:separator/>
      </w:r>
    </w:p>
  </w:endnote>
  <w:endnote w:type="continuationSeparator" w:id="0">
    <w:p w14:paraId="258FDBEB" w14:textId="77777777" w:rsidR="00381B97" w:rsidRDefault="00381B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4A9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F71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21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1D925" w14:textId="77777777" w:rsidR="00381B97" w:rsidRDefault="00381B97" w:rsidP="009139A6">
      <w:r>
        <w:separator/>
      </w:r>
    </w:p>
  </w:footnote>
  <w:footnote w:type="continuationSeparator" w:id="0">
    <w:p w14:paraId="100894E3" w14:textId="77777777" w:rsidR="00381B97" w:rsidRDefault="00381B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72E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652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C96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97"/>
    <w:rsid w:val="000666E0"/>
    <w:rsid w:val="002510B7"/>
    <w:rsid w:val="00381B9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66272"/>
  <w15:chartTrackingRefBased/>
  <w15:docId w15:val="{0F2D1AFF-8A7C-4BB9-99FD-9184DD7C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1B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2021-03-19T19:09:00Z</dcterms:created>
  <dcterms:modified xsi:type="dcterms:W3CDTF">2021-03-19T19:10:00Z</dcterms:modified>
</cp:coreProperties>
</file>